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07FC3" w14:textId="6F3A32BB" w:rsidR="00BA7686" w:rsidRPr="002C3BDD" w:rsidRDefault="00BA7686" w:rsidP="00DF738E">
      <w:pPr>
        <w:tabs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1-004</w:t>
      </w:r>
      <w:r w:rsidR="00343F55">
        <w:rPr>
          <w:rFonts w:cs="Arial"/>
          <w:sz w:val="20"/>
          <w:szCs w:val="20"/>
        </w:rPr>
        <w:t>9</w:t>
      </w:r>
      <w:r w:rsidRPr="002C3BDD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3</w:t>
      </w:r>
    </w:p>
    <w:p w14:paraId="19221A42" w14:textId="6A4EA537" w:rsidR="00BA7686" w:rsidRDefault="00BA7686" w:rsidP="00BA7686">
      <w:pPr>
        <w:rPr>
          <w:rFonts w:cs="Arial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 w:rsidR="00DF738E"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3-</w:t>
      </w:r>
      <w:r w:rsidR="00343F55">
        <w:rPr>
          <w:rFonts w:cs="Arial"/>
          <w:sz w:val="20"/>
          <w:szCs w:val="20"/>
        </w:rPr>
        <w:t>304</w:t>
      </w:r>
      <w:bookmarkStart w:id="0" w:name="_GoBack"/>
      <w:bookmarkEnd w:id="0"/>
    </w:p>
    <w:p w14:paraId="13414090" w14:textId="2AAD0379" w:rsidR="007F5E0C" w:rsidRDefault="007F5E0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4A6B0143" w14:textId="061C4C0C" w:rsidR="00887D3C" w:rsidRDefault="00887D3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069E20A2" w14:textId="7B56AA22" w:rsidR="00887D3C" w:rsidRDefault="00887D3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46C9DEE6" w14:textId="77777777" w:rsidR="00887D3C" w:rsidRPr="002C3BDD" w:rsidRDefault="00887D3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108D38E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B10A1" w14:textId="77777777" w:rsidR="00DF738E" w:rsidRDefault="00DF738E">
      <w:r>
        <w:separator/>
      </w:r>
    </w:p>
  </w:endnote>
  <w:endnote w:type="continuationSeparator" w:id="0">
    <w:p w14:paraId="6A317119" w14:textId="77777777" w:rsidR="00DF738E" w:rsidRDefault="00DF738E">
      <w:r>
        <w:continuationSeparator/>
      </w:r>
    </w:p>
  </w:endnote>
  <w:endnote w:type="continuationNotice" w:id="1">
    <w:p w14:paraId="17E09695" w14:textId="77777777" w:rsidR="00DF738E" w:rsidRDefault="00DF73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DF738E" w:rsidRPr="00001218" w:rsidRDefault="00DF738E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DF738E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DF738E" w:rsidRPr="005A785E" w:rsidRDefault="00DF738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BD85956" w:rsidR="00DF738E" w:rsidRPr="00A1445A" w:rsidRDefault="00DF738E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DF738E" w:rsidRPr="00FC6CF0" w:rsidRDefault="00DF738E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894FB" w14:textId="77777777" w:rsidR="00DF738E" w:rsidRDefault="00DF738E">
      <w:r>
        <w:separator/>
      </w:r>
    </w:p>
  </w:footnote>
  <w:footnote w:type="continuationSeparator" w:id="0">
    <w:p w14:paraId="04DF28ED" w14:textId="77777777" w:rsidR="00DF738E" w:rsidRDefault="00DF738E">
      <w:r>
        <w:continuationSeparator/>
      </w:r>
    </w:p>
  </w:footnote>
  <w:footnote w:type="continuationNotice" w:id="1">
    <w:p w14:paraId="0DE02678" w14:textId="77777777" w:rsidR="00DF738E" w:rsidRDefault="00DF73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DF738E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DF738E" w:rsidRPr="00A04B00" w:rsidRDefault="00DF738E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DF738E" w:rsidRPr="00A04B00" w:rsidRDefault="00DF738E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DF738E" w:rsidRPr="00A04B00" w:rsidRDefault="00DF738E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DF738E" w:rsidRPr="00C0552D" w:rsidRDefault="00DF738E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3E632B2" w14:textId="77777777" w:rsidR="00DF738E" w:rsidRPr="00C0552D" w:rsidRDefault="00DF738E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DF738E" w:rsidRPr="00A1445A" w:rsidRDefault="00DF738E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DF738E" w:rsidRPr="00A1445A" w:rsidRDefault="00DF738E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DF738E" w:rsidRPr="00A1445A" w:rsidRDefault="00DF738E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DF738E" w:rsidRDefault="00DF738E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DF738E" w:rsidRPr="00A1445A" w:rsidRDefault="00DF738E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DF738E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11C841D" w:rsidR="00DF738E" w:rsidRPr="00B84F6D" w:rsidRDefault="00DF738E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DF738E" w:rsidRPr="00A1445A" w:rsidRDefault="00DF738E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DF738E" w:rsidRPr="008E7AB1" w:rsidRDefault="00DF738E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>
            <w:rPr>
              <w:rFonts w:cs="Arial"/>
              <w:sz w:val="16"/>
              <w:szCs w:val="16"/>
            </w:rPr>
            <w:t>2.07</w:t>
          </w:r>
        </w:p>
      </w:tc>
    </w:tr>
  </w:tbl>
  <w:p w14:paraId="25EF9CCB" w14:textId="77777777" w:rsidR="00DF738E" w:rsidRPr="00FC6CF0" w:rsidRDefault="00DF738E" w:rsidP="00001218">
    <w:pPr>
      <w:pStyle w:val="Glava"/>
      <w:rPr>
        <w:rFonts w:cs="Arial"/>
        <w:sz w:val="2"/>
        <w:szCs w:val="2"/>
      </w:rPr>
    </w:pPr>
  </w:p>
  <w:p w14:paraId="745EE79E" w14:textId="77777777" w:rsidR="00DF738E" w:rsidRPr="00FC6CF0" w:rsidRDefault="00DF738E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C6AD7"/>
    <w:rsid w:val="001D16E0"/>
    <w:rsid w:val="001D694D"/>
    <w:rsid w:val="001E6CAE"/>
    <w:rsid w:val="001F6F0F"/>
    <w:rsid w:val="0020233B"/>
    <w:rsid w:val="00204CC4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29E3"/>
    <w:rsid w:val="00324C4C"/>
    <w:rsid w:val="00325D8B"/>
    <w:rsid w:val="00326834"/>
    <w:rsid w:val="00343F55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D4A"/>
    <w:rsid w:val="00434AD4"/>
    <w:rsid w:val="0043532D"/>
    <w:rsid w:val="00445049"/>
    <w:rsid w:val="004527D6"/>
    <w:rsid w:val="00455EB9"/>
    <w:rsid w:val="00456982"/>
    <w:rsid w:val="0047169D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2557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1C73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5E0C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87D3C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E31F4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1A3"/>
    <w:rsid w:val="00B84F6D"/>
    <w:rsid w:val="00B86392"/>
    <w:rsid w:val="00B9309E"/>
    <w:rsid w:val="00B930C3"/>
    <w:rsid w:val="00BA2C4A"/>
    <w:rsid w:val="00BA7686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D04BA"/>
    <w:rsid w:val="00DF116B"/>
    <w:rsid w:val="00DF3D50"/>
    <w:rsid w:val="00DF738E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7838D2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710C77B-632D-428F-8D34-88B958FAD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8AB0C2-B1DD-42E9-B22B-9451D783B766}">
  <ds:schemaRefs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E906AC-BEFA-4AE2-9940-61EE2C30D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35</TotalTime>
  <Pages>1</Pages>
  <Words>99</Words>
  <Characters>881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979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35</cp:revision>
  <cp:lastPrinted>2016-06-20T06:30:00Z</cp:lastPrinted>
  <dcterms:created xsi:type="dcterms:W3CDTF">2018-07-24T11:47:00Z</dcterms:created>
  <dcterms:modified xsi:type="dcterms:W3CDTF">2023-08-22T09:54:00Z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